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E45701A" w:rsidR="00381365" w:rsidRPr="00776406" w:rsidRDefault="00381365" w:rsidP="005A16CE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556076" w:rsidRPr="00556076">
        <w:rPr>
          <w:rFonts w:cstheme="minorHAnsi"/>
          <w:b/>
          <w:lang w:eastAsia="pl-PL"/>
        </w:rPr>
        <w:t>POST/DYS/OLD/GZ/01367/2026</w:t>
      </w:r>
      <w:r w:rsidR="00556076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5A16CE" w:rsidRPr="005A16CE">
        <w:rPr>
          <w:rFonts w:cstheme="minorHAnsi"/>
          <w:b/>
        </w:rPr>
        <w:t xml:space="preserve">Wykonanie dokumentacji projektowej </w:t>
      </w:r>
      <w:r w:rsidR="00556076">
        <w:rPr>
          <w:rFonts w:cstheme="minorHAnsi"/>
          <w:b/>
        </w:rPr>
        <w:t xml:space="preserve">i robót budowlanych </w:t>
      </w:r>
      <w:r w:rsidR="005A16CE" w:rsidRPr="005A16CE">
        <w:rPr>
          <w:rFonts w:cstheme="minorHAnsi"/>
          <w:b/>
        </w:rPr>
        <w:t>w branży elektroenergetycznej na terenie działania OŁD w RE Bełchatów w podziale na 6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DF1F9F" w14:textId="77777777" w:rsidR="005A16CE" w:rsidRPr="005A16CE" w:rsidRDefault="005A16CE" w:rsidP="005A16C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DDA47B5" w:rsidR="00347E8D" w:rsidRPr="006B2C28" w:rsidRDefault="00556076" w:rsidP="005A16C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5607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POST/DYS/OLD/GZ/01367/2026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E32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9359A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20308"/>
    <w:rsid w:val="00535E9B"/>
    <w:rsid w:val="005453F1"/>
    <w:rsid w:val="00551FB7"/>
    <w:rsid w:val="00556076"/>
    <w:rsid w:val="005563FF"/>
    <w:rsid w:val="00562E63"/>
    <w:rsid w:val="00574D7E"/>
    <w:rsid w:val="00582CE9"/>
    <w:rsid w:val="0058794A"/>
    <w:rsid w:val="005932BA"/>
    <w:rsid w:val="005A16C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60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72AB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765C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POST/DYS/OLD/GZ/01367/2026                        </dmsv2SWPP2ObjectNumber>
    <dmsv2SWPP2SumMD5 xmlns="http://schemas.microsoft.com/sharepoint/v3">f0174acad3258fa372ce0e792b2e0666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24939119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FJ3FSM7XJ42E-819859022-11904</_dlc_DocId>
    <_dlc_DocIdUrl xmlns="a19cb1c7-c5c7-46d4-85ae-d83685407bba">
      <Url>https://swpp2.dms.gkpge.pl/sites/43/_layouts/15/DocIdRedir.aspx?ID=FJ3FSM7XJ42E-819859022-11904</Url>
      <Description>FJ3FSM7XJ42E-819859022-11904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457581-4149-4B8E-9BE5-8BBA5928AC35}"/>
</file>

<file path=customXml/itemProps5.xml><?xml version="1.0" encoding="utf-8"?>
<ds:datastoreItem xmlns:ds="http://schemas.openxmlformats.org/officeDocument/2006/customXml" ds:itemID="{C8A137B5-AEB6-4B39-86A2-0C099FE01B6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12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13</cp:revision>
  <cp:lastPrinted>2024-07-15T11:21:00Z</cp:lastPrinted>
  <dcterms:created xsi:type="dcterms:W3CDTF">2025-10-01T08:33:00Z</dcterms:created>
  <dcterms:modified xsi:type="dcterms:W3CDTF">2026-04-14T12:20:00Z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4199412c-a22d-421c-92c3-7d889bbdcb71</vt:lpwstr>
  </property>
</Properties>
</file>